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AAEEC" w14:textId="1F1C9BB1" w:rsidR="00482039" w:rsidRDefault="006821F1" w:rsidP="00A3115D"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2C0B88" w14:textId="7A4144EC" w:rsidR="003D38A3" w:rsidRPr="003D38A3" w:rsidRDefault="003C4D19" w:rsidP="003D38A3">
                            <w:pPr>
                              <w:pStyle w:val="CourseContainedHeader"/>
                            </w:pPr>
                            <w:r>
                              <w:t>Tooling Identification Worksheet – Lathe Operations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162C0B88" w14:textId="7A4144EC" w:rsidR="003D38A3" w:rsidRPr="003D38A3" w:rsidRDefault="003C4D19" w:rsidP="003D38A3">
                      <w:pPr>
                        <w:pStyle w:val="CourseContainedHeader"/>
                      </w:pPr>
                      <w:r>
                        <w:t>Tooling Identification Worksheet – Lathe Operations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671EA920" w:rsidR="003D38A3" w:rsidRPr="003D38A3" w:rsidRDefault="000104F1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Worksheet </w:t>
                            </w:r>
                            <w:r w:rsidR="003E6E7B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5.</w:t>
                            </w:r>
                            <w:r w:rsidR="003C4D19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056E" id="_x0000_s1027" type="#_x0000_t202" style="position:absolute;margin-left:-.1pt;margin-top:99.2pt;width:107.6pt;height:21.5pt;z-index:2516572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671EA920" w:rsidR="003D38A3" w:rsidRPr="003D38A3" w:rsidRDefault="000104F1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Worksheet </w:t>
                      </w:r>
                      <w:r w:rsidR="003E6E7B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5.</w:t>
                      </w:r>
                      <w:r w:rsidR="003C4D19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40C7F26C" w14:textId="77777777" w:rsidR="00482039" w:rsidRDefault="00482039" w:rsidP="00A3115D"/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3211"/>
        <w:gridCol w:w="3211"/>
        <w:gridCol w:w="3212"/>
      </w:tblGrid>
      <w:tr w:rsidR="00F465BA" w:rsidRPr="000A0E77" w14:paraId="2B75A497" w14:textId="74A59B69" w:rsidTr="00F465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1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71C298B2" w14:textId="5DC7F996" w:rsidR="00F465BA" w:rsidRPr="000A0E77" w:rsidRDefault="00F465BA" w:rsidP="00301451">
            <w:pPr>
              <w:pStyle w:val="TableHeadings"/>
            </w:pPr>
            <w:r>
              <w:t>Student Name</w:t>
            </w:r>
          </w:p>
        </w:tc>
        <w:tc>
          <w:tcPr>
            <w:tcW w:w="32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5168D0A3" w14:textId="010F286F" w:rsidR="00F465BA" w:rsidRPr="000A0E77" w:rsidRDefault="00F465BA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32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3DB049F0" w14:textId="051CEF06" w:rsidR="00F465BA" w:rsidRDefault="00F465BA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Class</w:t>
            </w:r>
          </w:p>
        </w:tc>
      </w:tr>
      <w:tr w:rsidR="00F465BA" w:rsidRPr="000A0E77" w14:paraId="2A2C2CEE" w14:textId="2AF2C7AD" w:rsidTr="00F465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1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5B380507" w14:textId="4C0E61B4" w:rsidR="00F465BA" w:rsidRPr="000A0E77" w:rsidRDefault="00F465BA" w:rsidP="00C30650">
            <w:pPr>
              <w:pStyle w:val="TableRows"/>
            </w:pPr>
          </w:p>
        </w:tc>
        <w:tc>
          <w:tcPr>
            <w:tcW w:w="3211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35022AEC" w14:textId="6DEB9D2B" w:rsidR="00F465BA" w:rsidRPr="000A0E77" w:rsidRDefault="00F465BA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12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CF10CA2" w14:textId="77777777" w:rsidR="00F465BA" w:rsidRPr="000A0E77" w:rsidRDefault="00F465BA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7AF0E40" w14:textId="77777777" w:rsidR="00493844" w:rsidRDefault="00493844" w:rsidP="00A3115D"/>
    <w:p w14:paraId="3AF52880" w14:textId="77777777" w:rsidR="00493844" w:rsidRDefault="00493844" w:rsidP="00A3115D"/>
    <w:p w14:paraId="0B176B64" w14:textId="5C4C7BD2" w:rsidR="003C4D19" w:rsidRDefault="003C4D19" w:rsidP="003C4D19">
      <w:pPr>
        <w:pStyle w:val="Heading4"/>
        <w:numPr>
          <w:ilvl w:val="0"/>
          <w:numId w:val="0"/>
        </w:numPr>
        <w:ind w:left="284" w:hanging="284"/>
      </w:pPr>
      <w:r>
        <w:t>Instructions</w:t>
      </w:r>
    </w:p>
    <w:p w14:paraId="004E889D" w14:textId="20A451F9" w:rsidR="00E17A6D" w:rsidRDefault="00E17A6D" w:rsidP="00E17A6D">
      <w:pPr>
        <w:rPr>
          <w:lang w:eastAsia="en-AU"/>
        </w:rPr>
      </w:pPr>
      <w:r>
        <w:rPr>
          <w:lang w:eastAsia="en-AU"/>
        </w:rPr>
        <w:t xml:space="preserve">Identify and complete information for at least </w:t>
      </w:r>
      <w:r w:rsidRPr="00E17A6D">
        <w:rPr>
          <w:b/>
          <w:bCs/>
          <w:lang w:eastAsia="en-AU"/>
        </w:rPr>
        <w:t>three</w:t>
      </w:r>
      <w:r>
        <w:rPr>
          <w:lang w:eastAsia="en-AU"/>
        </w:rPr>
        <w:t xml:space="preserve"> different tools</w:t>
      </w:r>
      <w:r w:rsidR="000C46BC">
        <w:rPr>
          <w:lang w:eastAsia="en-AU"/>
        </w:rPr>
        <w:t xml:space="preserve"> in the table below</w:t>
      </w:r>
      <w:r>
        <w:rPr>
          <w:lang w:eastAsia="en-AU"/>
        </w:rPr>
        <w:t>.</w:t>
      </w:r>
      <w:r w:rsidR="00BD1B04">
        <w:rPr>
          <w:lang w:eastAsia="en-AU"/>
        </w:rPr>
        <w:t xml:space="preserve"> List down the primary operation for the selected tooling.</w:t>
      </w:r>
      <w:r w:rsidR="000F7EA9">
        <w:rPr>
          <w:lang w:eastAsia="en-AU"/>
        </w:rPr>
        <w:t xml:space="preserve"> Do more tools if you finish early. Complete three reflection questions at the end.</w:t>
      </w:r>
    </w:p>
    <w:p w14:paraId="28619510" w14:textId="77777777" w:rsidR="00E17A6D" w:rsidRDefault="00E17A6D" w:rsidP="00E17A6D">
      <w:pPr>
        <w:rPr>
          <w:lang w:eastAsia="en-AU"/>
        </w:rPr>
      </w:pPr>
    </w:p>
    <w:p w14:paraId="15F07F94" w14:textId="289688F6" w:rsidR="008040E5" w:rsidRPr="009951A4" w:rsidRDefault="00E17A6D" w:rsidP="00E17A6D">
      <w:pPr>
        <w:pStyle w:val="Heading4"/>
        <w:numPr>
          <w:ilvl w:val="0"/>
          <w:numId w:val="0"/>
        </w:numPr>
        <w:ind w:left="284" w:hanging="284"/>
      </w:pPr>
      <w:r>
        <w:t>Tool Identification Table</w:t>
      </w:r>
    </w:p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4439"/>
        <w:gridCol w:w="5195"/>
      </w:tblGrid>
      <w:tr w:rsidR="0074040A" w:rsidRPr="000A0E77" w14:paraId="78BE23B9" w14:textId="77777777" w:rsidTr="000C46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9" w:type="dxa"/>
            <w:tcBorders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465B1CF8" w14:textId="01C4E7F8" w:rsidR="0074040A" w:rsidRDefault="0074040A" w:rsidP="00301451">
            <w:pPr>
              <w:pStyle w:val="TableHeadings"/>
            </w:pPr>
            <w:r>
              <w:t>Tool</w:t>
            </w:r>
            <w:r w:rsidR="000C46BC">
              <w:t>ing</w:t>
            </w:r>
          </w:p>
        </w:tc>
        <w:tc>
          <w:tcPr>
            <w:tcW w:w="519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30732585" w14:textId="1DC4CB4A" w:rsidR="0074040A" w:rsidRDefault="0074040A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Primary Operation</w:t>
            </w:r>
          </w:p>
        </w:tc>
      </w:tr>
      <w:tr w:rsidR="0074040A" w:rsidRPr="000A0E77" w14:paraId="7331FB01" w14:textId="77777777" w:rsidTr="000C46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16D5716" w14:textId="4F9CD433" w:rsidR="0074040A" w:rsidRPr="00792603" w:rsidRDefault="00A26334" w:rsidP="00301451">
            <w:pPr>
              <w:pStyle w:val="TableRows"/>
              <w:rPr>
                <w:b w:val="0"/>
                <w:bCs w:val="0"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354BD5A3" wp14:editId="1D901EA1">
                  <wp:extent cx="1847850" cy="1190625"/>
                  <wp:effectExtent l="0" t="0" r="0" b="9525"/>
                  <wp:docPr id="691204868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1204868" name="Picture 691204868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142" b="48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11906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5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AB2A99A" w14:textId="77777777" w:rsidR="0074040A" w:rsidRPr="000A0E77" w:rsidRDefault="0074040A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4040A" w:rsidRPr="000A0E77" w14:paraId="700A1118" w14:textId="77777777" w:rsidTr="000C46BC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5F7748E7" w14:textId="59481166" w:rsidR="0074040A" w:rsidRPr="00792603" w:rsidRDefault="00C71C0B" w:rsidP="00301451">
            <w:pPr>
              <w:pStyle w:val="TableRows"/>
              <w:rPr>
                <w:b w:val="0"/>
                <w:bCs w:val="0"/>
              </w:rPr>
            </w:pPr>
            <w:r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CD0500B" wp14:editId="2A5100C2">
                      <wp:simplePos x="0" y="0"/>
                      <wp:positionH relativeFrom="column">
                        <wp:posOffset>1626870</wp:posOffset>
                      </wp:positionH>
                      <wp:positionV relativeFrom="paragraph">
                        <wp:posOffset>219075</wp:posOffset>
                      </wp:positionV>
                      <wp:extent cx="73025" cy="1063625"/>
                      <wp:effectExtent l="0" t="0" r="3175" b="3175"/>
                      <wp:wrapNone/>
                      <wp:docPr id="1415232813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025" cy="10636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422BE2" id="Rectangle 7" o:spid="_x0000_s1026" style="position:absolute;margin-left:128.1pt;margin-top:17.25pt;width:5.75pt;height:8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" fillcolor="white [3212]" stroked="f" strokeweight="1pt"/>
                  </w:pict>
                </mc:Fallback>
              </mc:AlternateContent>
            </w:r>
            <w:r w:rsidR="00A26334">
              <w:rPr>
                <w:noProof/>
                <w14:ligatures w14:val="standardContextual"/>
              </w:rPr>
              <w:drawing>
                <wp:inline distT="0" distB="0" distL="0" distR="0" wp14:anchorId="2E286023" wp14:editId="53692896">
                  <wp:extent cx="1790700" cy="1251585"/>
                  <wp:effectExtent l="0" t="0" r="0" b="5715"/>
                  <wp:docPr id="346482340" name="Picture 6" descr="A tool with a screwdrive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6482340" name="Picture 6" descr="A tool with a screwdriver&#10;&#10;AI-generated content may be incorrect."/>
                          <pic:cNvPicPr/>
                        </pic:nvPicPr>
                        <pic:blipFill rotWithShape="1">
                          <a:blip r:embed="rId11">
                            <a:clrChange>
                              <a:clrFrom>
                                <a:srgbClr val="C0C0C0"/>
                              </a:clrFrom>
                              <a:clrTo>
                                <a:srgbClr val="C0C0C0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168" r="3689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2515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5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7E34A35A" w14:textId="77777777" w:rsidR="0074040A" w:rsidRPr="000A0E77" w:rsidRDefault="0074040A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4040A" w:rsidRPr="000A0E77" w14:paraId="5640CC46" w14:textId="77777777" w:rsidTr="000C46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D3EB3DD" w14:textId="2D33453C" w:rsidR="0074040A" w:rsidRPr="00792603" w:rsidRDefault="000C46BC" w:rsidP="00301451">
            <w:pPr>
              <w:pStyle w:val="TableRows"/>
              <w:rPr>
                <w:b w:val="0"/>
                <w:bCs w:val="0"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22F3C9B1" wp14:editId="54B4EB6E">
                  <wp:extent cx="1714500" cy="1123950"/>
                  <wp:effectExtent l="0" t="0" r="0" b="0"/>
                  <wp:docPr id="2126474656" name="Picture 8" descr="A tool with a screwdriver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6474656" name="Picture 8" descr="A tool with a screwdriver&#10;&#10;AI-generated content may be incorrect.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9259" r="3037" b="1019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1239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5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986FFB8" w14:textId="77777777" w:rsidR="0074040A" w:rsidRPr="000A0E77" w:rsidRDefault="0074040A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4040A" w:rsidRPr="000A0E77" w14:paraId="2AD3A259" w14:textId="77777777" w:rsidTr="000C46BC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0EE97898" w14:textId="69E50E03" w:rsidR="0074040A" w:rsidRPr="00792603" w:rsidRDefault="000C46BC" w:rsidP="00301451">
            <w:pPr>
              <w:pStyle w:val="TableRows"/>
              <w:rPr>
                <w:b w:val="0"/>
                <w:bCs w:val="0"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135779B6" wp14:editId="75D61780">
                  <wp:extent cx="1666875" cy="914400"/>
                  <wp:effectExtent l="0" t="0" r="9525" b="0"/>
                  <wp:docPr id="1207429049" name="Picture 9" descr="Several different types of threading tool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7429049" name="Picture 9" descr="Several different types of threading tools&#10;&#10;AI-generated content may be incorrect.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778" r="52288" b="591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9144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5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2DC4068F" w14:textId="77777777" w:rsidR="0074040A" w:rsidRPr="000A0E77" w:rsidRDefault="0074040A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3039D708" w14:textId="77777777" w:rsidR="008040E5" w:rsidRDefault="008040E5" w:rsidP="000C6280">
      <w:pPr>
        <w:spacing w:line="480" w:lineRule="auto"/>
        <w:rPr>
          <w:lang w:eastAsia="en-AU"/>
        </w:rPr>
      </w:pPr>
    </w:p>
    <w:p w14:paraId="4EA3C034" w14:textId="77777777" w:rsidR="000F7EA9" w:rsidRPr="009951A4" w:rsidRDefault="000F7EA9" w:rsidP="009E0454">
      <w:pPr>
        <w:pStyle w:val="Heading4"/>
        <w:numPr>
          <w:ilvl w:val="0"/>
          <w:numId w:val="0"/>
        </w:numPr>
        <w:ind w:left="284" w:hanging="284"/>
      </w:pPr>
      <w:r>
        <w:t>Tool Identification Table</w:t>
      </w:r>
    </w:p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4439"/>
        <w:gridCol w:w="5195"/>
      </w:tblGrid>
      <w:tr w:rsidR="000F7EA9" w:rsidRPr="000A0E77" w14:paraId="3E0B1809" w14:textId="77777777" w:rsidTr="00EB4F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9" w:type="dxa"/>
            <w:tcBorders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7B115D02" w14:textId="77777777" w:rsidR="000F7EA9" w:rsidRDefault="000F7EA9" w:rsidP="00EB4F22">
            <w:pPr>
              <w:pStyle w:val="TableHeadings"/>
            </w:pPr>
            <w:r>
              <w:t>Tooling</w:t>
            </w:r>
          </w:p>
        </w:tc>
        <w:tc>
          <w:tcPr>
            <w:tcW w:w="519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642A18ED" w14:textId="77777777" w:rsidR="000F7EA9" w:rsidRDefault="000F7EA9" w:rsidP="00EB4F22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Primary Operation</w:t>
            </w:r>
          </w:p>
        </w:tc>
      </w:tr>
      <w:tr w:rsidR="000F7EA9" w:rsidRPr="000A0E77" w14:paraId="3C4887C3" w14:textId="77777777" w:rsidTr="00EB4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2862398C" w14:textId="77777777" w:rsidR="000F7EA9" w:rsidRDefault="000F7EA9" w:rsidP="00EB4F22">
            <w:pPr>
              <w:pStyle w:val="TableRows"/>
              <w:rPr>
                <w:b w:val="0"/>
                <w:bCs w:val="0"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624F10EE" wp14:editId="0E496490">
                  <wp:extent cx="2286000" cy="981075"/>
                  <wp:effectExtent l="0" t="0" r="0" b="9525"/>
                  <wp:docPr id="1803527953" name="Picture 9" descr="Several different types of threading tool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7429049" name="Picture 9" descr="Several different types of threading tools&#10;&#10;AI-generated content may be incorrect.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8639" t="849" r="4423" b="553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9810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5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B468AD2" w14:textId="77777777" w:rsidR="000F7EA9" w:rsidRPr="000A0E77" w:rsidRDefault="000F7EA9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F7EA9" w:rsidRPr="000A0E77" w14:paraId="419E5D5F" w14:textId="77777777" w:rsidTr="00EB4F22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458D05C7" w14:textId="77777777" w:rsidR="000F7EA9" w:rsidRDefault="000F7EA9" w:rsidP="00EB4F22">
            <w:pPr>
              <w:pStyle w:val="TableRows"/>
              <w:rPr>
                <w:b w:val="0"/>
                <w:bCs w:val="0"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30A3A395" wp14:editId="10C7589C">
                  <wp:extent cx="2047875" cy="1085850"/>
                  <wp:effectExtent l="0" t="0" r="9525" b="0"/>
                  <wp:docPr id="998627435" name="Picture 9" descr="Several different types of threading tool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7429049" name="Picture 9" descr="Several different types of threading tools&#10;&#10;AI-generated content may be incorrect.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3386" t="46754" r="70296" b="47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875" cy="10858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5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4E237723" w14:textId="77777777" w:rsidR="000F7EA9" w:rsidRPr="000A0E77" w:rsidRDefault="000F7EA9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F7EA9" w:rsidRPr="000A0E77" w14:paraId="05A2D7F1" w14:textId="77777777" w:rsidTr="00EB4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370CF50" w14:textId="77777777" w:rsidR="000F7EA9" w:rsidRDefault="000F7EA9" w:rsidP="00EB4F22">
            <w:pPr>
              <w:pStyle w:val="TableRows"/>
              <w:rPr>
                <w:b w:val="0"/>
                <w:bCs w:val="0"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4A9F051B" wp14:editId="5193ABA2">
                  <wp:extent cx="1638300" cy="1085850"/>
                  <wp:effectExtent l="0" t="0" r="0" b="0"/>
                  <wp:docPr id="1494912621" name="Picture 9" descr="Several different types of threading tool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7429049" name="Picture 9" descr="Several different types of threading tools&#10;&#10;AI-generated content may be incorrect.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784" t="45904" r="36744" b="56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0858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5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9CE2D0B" w14:textId="77777777" w:rsidR="000F7EA9" w:rsidRPr="000A0E77" w:rsidRDefault="000F7EA9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F7EA9" w:rsidRPr="000A0E77" w14:paraId="4490E559" w14:textId="77777777" w:rsidTr="00EB4F22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5342DCF7" w14:textId="77777777" w:rsidR="000F7EA9" w:rsidRDefault="000F7EA9" w:rsidP="00EB4F22">
            <w:pPr>
              <w:pStyle w:val="TableRows"/>
              <w:rPr>
                <w:b w:val="0"/>
                <w:bCs w:val="0"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292C42FD" wp14:editId="2212B549">
                  <wp:extent cx="1533525" cy="1085850"/>
                  <wp:effectExtent l="0" t="0" r="9525" b="0"/>
                  <wp:docPr id="580166812" name="Picture 9" descr="Several different types of threading tool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7429049" name="Picture 9" descr="Several different types of threading tools&#10;&#10;AI-generated content may be incorrect.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4029" t="46754" r="1192" b="47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0858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5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4723D436" w14:textId="77777777" w:rsidR="000F7EA9" w:rsidRPr="000A0E77" w:rsidRDefault="000F7EA9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F7EA9" w:rsidRPr="000A0E77" w14:paraId="731D134A" w14:textId="77777777" w:rsidTr="00EB4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5BB56FC" w14:textId="77777777" w:rsidR="000F7EA9" w:rsidRDefault="000F7EA9" w:rsidP="00EB4F22">
            <w:pPr>
              <w:pStyle w:val="TableRows"/>
              <w:rPr>
                <w:b w:val="0"/>
                <w:bCs w:val="0"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42C16F09" wp14:editId="62D2A14A">
                  <wp:extent cx="2562225" cy="1238250"/>
                  <wp:effectExtent l="0" t="0" r="9525" b="0"/>
                  <wp:docPr id="612207584" name="Picture 10" descr="Different types of tools for cutting metal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2207584" name="Picture 10" descr="Different types of tools for cutting metal&#10;&#10;AI-generated content may be incorrect."/>
                          <pic:cNvPicPr/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47" r="56752" b="545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225" cy="12382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5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F04B83E" w14:textId="77777777" w:rsidR="000F7EA9" w:rsidRPr="000A0E77" w:rsidRDefault="000F7EA9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F7EA9" w:rsidRPr="000A0E77" w14:paraId="770EF939" w14:textId="77777777" w:rsidTr="00EB4F22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3D79E5F5" w14:textId="77777777" w:rsidR="000F7EA9" w:rsidRDefault="000F7EA9" w:rsidP="00EB4F22">
            <w:pPr>
              <w:pStyle w:val="TableRows"/>
              <w:rPr>
                <w:b w:val="0"/>
                <w:bCs w:val="0"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15598971" wp14:editId="4582894C">
                  <wp:extent cx="2657475" cy="1238250"/>
                  <wp:effectExtent l="0" t="0" r="9525" b="0"/>
                  <wp:docPr id="387193441" name="Picture 10" descr="Different types of tools for cutting metal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7193441" name="Picture 10" descr="Different types of tools for cutting metal&#10;&#10;AI-generated content may be incorrect."/>
                          <pic:cNvPicPr/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4021" t="350" r="3039" b="541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12382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5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0877CD63" w14:textId="77777777" w:rsidR="000F7EA9" w:rsidRPr="000A0E77" w:rsidRDefault="000F7EA9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601659C" w14:textId="77777777" w:rsidR="000F7EA9" w:rsidRDefault="000F7EA9" w:rsidP="000C6280">
      <w:pPr>
        <w:spacing w:line="480" w:lineRule="auto"/>
        <w:rPr>
          <w:lang w:eastAsia="en-AU"/>
        </w:rPr>
      </w:pPr>
    </w:p>
    <w:p w14:paraId="034F7146" w14:textId="77777777" w:rsidR="006D0A70" w:rsidRPr="009951A4" w:rsidRDefault="006D0A70" w:rsidP="006D0A70">
      <w:pPr>
        <w:pStyle w:val="Heading4"/>
        <w:numPr>
          <w:ilvl w:val="0"/>
          <w:numId w:val="0"/>
        </w:numPr>
        <w:ind w:left="284" w:hanging="284"/>
      </w:pPr>
      <w:r>
        <w:lastRenderedPageBreak/>
        <w:t>Tool Identification Table</w:t>
      </w:r>
    </w:p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4439"/>
        <w:gridCol w:w="5195"/>
      </w:tblGrid>
      <w:tr w:rsidR="006D0A70" w:rsidRPr="000A0E77" w14:paraId="24DD0967" w14:textId="77777777" w:rsidTr="00EB4F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9" w:type="dxa"/>
            <w:tcBorders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19B93152" w14:textId="77777777" w:rsidR="006D0A70" w:rsidRDefault="006D0A70" w:rsidP="00EB4F22">
            <w:pPr>
              <w:pStyle w:val="TableHeadings"/>
            </w:pPr>
            <w:r>
              <w:t>Tooling</w:t>
            </w:r>
          </w:p>
        </w:tc>
        <w:tc>
          <w:tcPr>
            <w:tcW w:w="519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70A5D4AE" w14:textId="77777777" w:rsidR="006D0A70" w:rsidRDefault="006D0A70" w:rsidP="00EB4F22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Primary Operation</w:t>
            </w:r>
          </w:p>
        </w:tc>
      </w:tr>
      <w:tr w:rsidR="006D0A70" w:rsidRPr="000A0E77" w14:paraId="38CCFD8D" w14:textId="77777777" w:rsidTr="00EB4F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EDF5452" w14:textId="77777777" w:rsidR="006D0A70" w:rsidRDefault="006D0A70" w:rsidP="00EB4F22">
            <w:pPr>
              <w:pStyle w:val="TableRows"/>
              <w:rPr>
                <w:b w:val="0"/>
                <w:bCs w:val="0"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2D9F476A" wp14:editId="52838612">
                  <wp:extent cx="2657475" cy="1409700"/>
                  <wp:effectExtent l="0" t="0" r="9525" b="0"/>
                  <wp:docPr id="1989928675" name="Picture 10" descr="Different types of tools for cutting metal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5166935" name="Picture 10" descr="Different types of tools for cutting metal&#10;&#10;AI-generated content may be incorrect."/>
                          <pic:cNvPicPr/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5" t="45835" r="56445" b="238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14097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5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8B2A767" w14:textId="77777777" w:rsidR="006D0A70" w:rsidRPr="000A0E77" w:rsidRDefault="006D0A70" w:rsidP="00EB4F22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D0A70" w:rsidRPr="000A0E77" w14:paraId="145E6A09" w14:textId="77777777" w:rsidTr="00EB4F22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2B27C99D" w14:textId="77777777" w:rsidR="006D0A70" w:rsidRDefault="006D0A70" w:rsidP="00EB4F22">
            <w:pPr>
              <w:pStyle w:val="TableRows"/>
              <w:rPr>
                <w:b w:val="0"/>
                <w:bCs w:val="0"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1ABB5534" wp14:editId="1FC07E9D">
                  <wp:extent cx="2657475" cy="1409700"/>
                  <wp:effectExtent l="0" t="0" r="9525" b="0"/>
                  <wp:docPr id="1228455030" name="Picture 10" descr="Different types of tools for cutting metal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4138855" name="Picture 10" descr="Different types of tools for cutting metal&#10;&#10;AI-generated content may be incorrect."/>
                          <pic:cNvPicPr/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4175" t="48215" r="28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14097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5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306E5923" w14:textId="77777777" w:rsidR="006D0A70" w:rsidRPr="000A0E77" w:rsidRDefault="006D0A70" w:rsidP="00EB4F22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C574EB0" w14:textId="77777777" w:rsidR="006D0A70" w:rsidRDefault="006D0A70" w:rsidP="006D0A70">
      <w:pPr>
        <w:pStyle w:val="Heading4"/>
        <w:numPr>
          <w:ilvl w:val="0"/>
          <w:numId w:val="0"/>
        </w:numPr>
        <w:ind w:left="284" w:hanging="284"/>
      </w:pPr>
    </w:p>
    <w:p w14:paraId="686D3927" w14:textId="6D0FA5C4" w:rsidR="00D103C7" w:rsidRDefault="0076278C" w:rsidP="006D0A70">
      <w:pPr>
        <w:pStyle w:val="Heading4"/>
        <w:numPr>
          <w:ilvl w:val="0"/>
          <w:numId w:val="0"/>
        </w:numPr>
        <w:ind w:left="284" w:hanging="284"/>
      </w:pPr>
      <w:r>
        <w:t>Reflection Questions</w:t>
      </w:r>
    </w:p>
    <w:p w14:paraId="413673BF" w14:textId="660A8493" w:rsidR="00D103C7" w:rsidRDefault="0076278C" w:rsidP="00D103C7">
      <w:pPr>
        <w:rPr>
          <w:lang w:eastAsia="en-AU"/>
        </w:rPr>
      </w:pPr>
      <w:r>
        <w:rPr>
          <w:lang w:eastAsia="en-AU"/>
        </w:rPr>
        <w:t>Answer each in complete sentences/</w:t>
      </w:r>
    </w:p>
    <w:p w14:paraId="025917A3" w14:textId="5C91CE15" w:rsidR="0076278C" w:rsidRDefault="0076278C" w:rsidP="0076278C">
      <w:pPr>
        <w:pStyle w:val="ListParagraph"/>
        <w:numPr>
          <w:ilvl w:val="0"/>
          <w:numId w:val="34"/>
        </w:numPr>
        <w:rPr>
          <w:lang w:eastAsia="en-AU"/>
        </w:rPr>
      </w:pPr>
      <w:r>
        <w:rPr>
          <w:lang w:eastAsia="en-AU"/>
        </w:rPr>
        <w:t>Which tool do you think is the most difficult to use correctly? Why?</w:t>
      </w:r>
    </w:p>
    <w:p w14:paraId="61033369" w14:textId="1CFE910F" w:rsidR="00D103C7" w:rsidRDefault="00D103C7" w:rsidP="00D103C7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C6D7368" w14:textId="23AFF905" w:rsidR="000E4183" w:rsidRDefault="000E4183" w:rsidP="000E4183">
      <w:pPr>
        <w:pStyle w:val="ListParagraph"/>
        <w:numPr>
          <w:ilvl w:val="0"/>
          <w:numId w:val="34"/>
        </w:numPr>
        <w:rPr>
          <w:lang w:eastAsia="en-AU"/>
        </w:rPr>
      </w:pPr>
      <w:r>
        <w:rPr>
          <w:lang w:eastAsia="en-AU"/>
        </w:rPr>
        <w:t xml:space="preserve">What differences in safety procedures </w:t>
      </w:r>
      <w:r w:rsidR="00E51F34">
        <w:rPr>
          <w:lang w:eastAsia="en-AU"/>
        </w:rPr>
        <w:t>would you expect between roughing and threading tools?</w:t>
      </w:r>
    </w:p>
    <w:p w14:paraId="5DF11C78" w14:textId="0C725A6E" w:rsidR="000E4183" w:rsidRDefault="000E4183" w:rsidP="000E4183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CC4BF77" w14:textId="693662DC" w:rsidR="00E51F34" w:rsidRDefault="00E51F34" w:rsidP="00E51F34">
      <w:pPr>
        <w:pStyle w:val="ListParagraph"/>
        <w:numPr>
          <w:ilvl w:val="0"/>
          <w:numId w:val="34"/>
        </w:numPr>
        <w:rPr>
          <w:lang w:eastAsia="en-AU"/>
        </w:rPr>
      </w:pPr>
      <w:r>
        <w:rPr>
          <w:lang w:eastAsia="en-AU"/>
        </w:rPr>
        <w:t>If you notice a tool is damaged or dull, what steps should you take?</w:t>
      </w:r>
    </w:p>
    <w:p w14:paraId="42F20209" w14:textId="1A03F30C" w:rsidR="00E51F34" w:rsidRDefault="00E51F34" w:rsidP="00E51F34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bookmarkEnd w:id="1"/>
      <w:bookmarkEnd w:id="2"/>
      <w:bookmarkEnd w:id="3"/>
    </w:p>
    <w:sectPr w:rsidR="00E51F34" w:rsidSect="00391C7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B40F7" w14:textId="77777777" w:rsidR="00EB6C50" w:rsidRDefault="00EB6C50" w:rsidP="009125CB">
      <w:r>
        <w:separator/>
      </w:r>
    </w:p>
    <w:p w14:paraId="1B37FFFA" w14:textId="77777777" w:rsidR="00EB6C50" w:rsidRDefault="00EB6C50" w:rsidP="009125CB"/>
    <w:p w14:paraId="4E63CECB" w14:textId="77777777" w:rsidR="00EB6C50" w:rsidRDefault="00EB6C50" w:rsidP="009125CB"/>
    <w:p w14:paraId="66012BB1" w14:textId="77777777" w:rsidR="00EB6C50" w:rsidRDefault="00EB6C50" w:rsidP="009125CB"/>
  </w:endnote>
  <w:endnote w:type="continuationSeparator" w:id="0">
    <w:p w14:paraId="5E1DE223" w14:textId="77777777" w:rsidR="00EB6C50" w:rsidRDefault="00EB6C50" w:rsidP="009125CB">
      <w:r>
        <w:continuationSeparator/>
      </w:r>
    </w:p>
    <w:p w14:paraId="3B795120" w14:textId="77777777" w:rsidR="00EB6C50" w:rsidRDefault="00EB6C50" w:rsidP="009125CB"/>
    <w:p w14:paraId="382A0E7E" w14:textId="77777777" w:rsidR="00EB6C50" w:rsidRDefault="00EB6C50" w:rsidP="009125CB"/>
    <w:p w14:paraId="407AD7C2" w14:textId="77777777" w:rsidR="00EB6C50" w:rsidRDefault="00EB6C50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546F5166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0104F1">
            <w:rPr>
              <w:noProof/>
            </w:rPr>
            <w:t>26 September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8A831" w14:textId="77777777" w:rsidR="00EB6C50" w:rsidRDefault="00EB6C50" w:rsidP="009125CB">
      <w:r>
        <w:separator/>
      </w:r>
    </w:p>
    <w:p w14:paraId="16A956DD" w14:textId="77777777" w:rsidR="00EB6C50" w:rsidRDefault="00EB6C50" w:rsidP="009125CB"/>
    <w:p w14:paraId="797627E2" w14:textId="77777777" w:rsidR="00EB6C50" w:rsidRDefault="00EB6C50" w:rsidP="009125CB"/>
    <w:p w14:paraId="44E513DE" w14:textId="77777777" w:rsidR="00EB6C50" w:rsidRDefault="00EB6C50" w:rsidP="009125CB"/>
  </w:footnote>
  <w:footnote w:type="continuationSeparator" w:id="0">
    <w:p w14:paraId="3981C3B3" w14:textId="77777777" w:rsidR="00EB6C50" w:rsidRDefault="00EB6C50" w:rsidP="009125CB">
      <w:r>
        <w:continuationSeparator/>
      </w:r>
    </w:p>
    <w:p w14:paraId="423D86B7" w14:textId="77777777" w:rsidR="00EB6C50" w:rsidRDefault="00EB6C50" w:rsidP="009125CB"/>
    <w:p w14:paraId="4D65E868" w14:textId="77777777" w:rsidR="00EB6C50" w:rsidRDefault="00EB6C50" w:rsidP="009125CB"/>
    <w:p w14:paraId="5991B406" w14:textId="77777777" w:rsidR="00EB6C50" w:rsidRDefault="00EB6C50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14F4FC9"/>
    <w:multiLevelType w:val="hybridMultilevel"/>
    <w:tmpl w:val="2C225D3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9A0A93"/>
    <w:multiLevelType w:val="hybridMultilevel"/>
    <w:tmpl w:val="C224787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46B28C6"/>
    <w:multiLevelType w:val="hybridMultilevel"/>
    <w:tmpl w:val="D52486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6C7D98"/>
    <w:multiLevelType w:val="hybridMultilevel"/>
    <w:tmpl w:val="588EBC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6E23693"/>
    <w:multiLevelType w:val="hybridMultilevel"/>
    <w:tmpl w:val="588EBC9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0E33AD"/>
    <w:multiLevelType w:val="hybridMultilevel"/>
    <w:tmpl w:val="6B726B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197600"/>
    <w:multiLevelType w:val="hybridMultilevel"/>
    <w:tmpl w:val="1F58B86C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CF5B6C"/>
    <w:multiLevelType w:val="hybridMultilevel"/>
    <w:tmpl w:val="FFE82644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B98322B"/>
    <w:multiLevelType w:val="hybridMultilevel"/>
    <w:tmpl w:val="E8DE302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4C34B3"/>
    <w:multiLevelType w:val="hybridMultilevel"/>
    <w:tmpl w:val="1F58B86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65EC66F6"/>
    <w:multiLevelType w:val="hybridMultilevel"/>
    <w:tmpl w:val="69CA06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BA7425F"/>
    <w:multiLevelType w:val="hybridMultilevel"/>
    <w:tmpl w:val="86C2566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F37F5C"/>
    <w:multiLevelType w:val="hybridMultilevel"/>
    <w:tmpl w:val="070478C0"/>
    <w:lvl w:ilvl="0" w:tplc="38F44366">
      <w:numFmt w:val="bullet"/>
      <w:lvlText w:val=""/>
      <w:lvlJc w:val="left"/>
      <w:pPr>
        <w:ind w:left="406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31" w15:restartNumberingAfterBreak="0">
    <w:nsid w:val="6EDC4B8A"/>
    <w:multiLevelType w:val="hybridMultilevel"/>
    <w:tmpl w:val="80B66C48"/>
    <w:lvl w:ilvl="0" w:tplc="79AE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5D1F6A"/>
    <w:multiLevelType w:val="hybridMultilevel"/>
    <w:tmpl w:val="A81234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B339E"/>
    <w:multiLevelType w:val="hybridMultilevel"/>
    <w:tmpl w:val="79CAB3A4"/>
    <w:lvl w:ilvl="0" w:tplc="3AE00EA8">
      <w:start w:val="1"/>
      <w:numFmt w:val="decimal"/>
      <w:pStyle w:val="Heading4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3F33A9"/>
    <w:multiLevelType w:val="hybridMultilevel"/>
    <w:tmpl w:val="588EBC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13"/>
  </w:num>
  <w:num w:numId="2" w16cid:durableId="890966164">
    <w:abstractNumId w:val="15"/>
  </w:num>
  <w:num w:numId="3" w16cid:durableId="1776317215">
    <w:abstractNumId w:val="35"/>
  </w:num>
  <w:num w:numId="4" w16cid:durableId="1534071080">
    <w:abstractNumId w:val="28"/>
  </w:num>
  <w:num w:numId="5" w16cid:durableId="1673219778">
    <w:abstractNumId w:val="14"/>
  </w:num>
  <w:num w:numId="6" w16cid:durableId="1200585890">
    <w:abstractNumId w:val="26"/>
  </w:num>
  <w:num w:numId="7" w16cid:durableId="1908228620">
    <w:abstractNumId w:val="19"/>
  </w:num>
  <w:num w:numId="8" w16cid:durableId="1147357831">
    <w:abstractNumId w:val="25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18"/>
  </w:num>
  <w:num w:numId="19" w16cid:durableId="173418005">
    <w:abstractNumId w:val="22"/>
  </w:num>
  <w:num w:numId="20" w16cid:durableId="2127193325">
    <w:abstractNumId w:val="31"/>
  </w:num>
  <w:num w:numId="21" w16cid:durableId="383067315">
    <w:abstractNumId w:val="30"/>
  </w:num>
  <w:num w:numId="22" w16cid:durableId="1951935085">
    <w:abstractNumId w:val="33"/>
  </w:num>
  <w:num w:numId="23" w16cid:durableId="558134442">
    <w:abstractNumId w:val="32"/>
  </w:num>
  <w:num w:numId="24" w16cid:durableId="54202057">
    <w:abstractNumId w:val="23"/>
  </w:num>
  <w:num w:numId="25" w16cid:durableId="580530458">
    <w:abstractNumId w:val="27"/>
  </w:num>
  <w:num w:numId="26" w16cid:durableId="441651303">
    <w:abstractNumId w:val="21"/>
  </w:num>
  <w:num w:numId="27" w16cid:durableId="1674410907">
    <w:abstractNumId w:val="17"/>
  </w:num>
  <w:num w:numId="28" w16cid:durableId="253051891">
    <w:abstractNumId w:val="9"/>
  </w:num>
  <w:num w:numId="29" w16cid:durableId="1626040203">
    <w:abstractNumId w:val="10"/>
  </w:num>
  <w:num w:numId="30" w16cid:durableId="672992469">
    <w:abstractNumId w:val="11"/>
  </w:num>
  <w:num w:numId="31" w16cid:durableId="814447260">
    <w:abstractNumId w:val="20"/>
  </w:num>
  <w:num w:numId="32" w16cid:durableId="1696350815">
    <w:abstractNumId w:val="24"/>
  </w:num>
  <w:num w:numId="33" w16cid:durableId="988749330">
    <w:abstractNumId w:val="29"/>
  </w:num>
  <w:num w:numId="34" w16cid:durableId="914364334">
    <w:abstractNumId w:val="16"/>
  </w:num>
  <w:num w:numId="35" w16cid:durableId="497888721">
    <w:abstractNumId w:val="34"/>
  </w:num>
  <w:num w:numId="36" w16cid:durableId="2048218191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04F1"/>
    <w:rsid w:val="000175FA"/>
    <w:rsid w:val="000212CC"/>
    <w:rsid w:val="000272C0"/>
    <w:rsid w:val="00027675"/>
    <w:rsid w:val="00027B8E"/>
    <w:rsid w:val="00035D0D"/>
    <w:rsid w:val="00040FCB"/>
    <w:rsid w:val="0004132C"/>
    <w:rsid w:val="00041F7C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759F3"/>
    <w:rsid w:val="00075DAC"/>
    <w:rsid w:val="00077690"/>
    <w:rsid w:val="00081D87"/>
    <w:rsid w:val="000853F0"/>
    <w:rsid w:val="00085C52"/>
    <w:rsid w:val="000921C1"/>
    <w:rsid w:val="00094725"/>
    <w:rsid w:val="00096D2A"/>
    <w:rsid w:val="000A1CF3"/>
    <w:rsid w:val="000A234C"/>
    <w:rsid w:val="000A34CC"/>
    <w:rsid w:val="000A3CDF"/>
    <w:rsid w:val="000A47A8"/>
    <w:rsid w:val="000C46BC"/>
    <w:rsid w:val="000C6280"/>
    <w:rsid w:val="000D4351"/>
    <w:rsid w:val="000E2C7F"/>
    <w:rsid w:val="000E4183"/>
    <w:rsid w:val="000E4FBD"/>
    <w:rsid w:val="000E50A6"/>
    <w:rsid w:val="000E664D"/>
    <w:rsid w:val="000F0A74"/>
    <w:rsid w:val="000F4F6F"/>
    <w:rsid w:val="000F7EA9"/>
    <w:rsid w:val="001056C6"/>
    <w:rsid w:val="001103CE"/>
    <w:rsid w:val="001147E3"/>
    <w:rsid w:val="001167D3"/>
    <w:rsid w:val="001204C9"/>
    <w:rsid w:val="00120B5E"/>
    <w:rsid w:val="00121BC5"/>
    <w:rsid w:val="00141964"/>
    <w:rsid w:val="00151747"/>
    <w:rsid w:val="00154A09"/>
    <w:rsid w:val="0016025A"/>
    <w:rsid w:val="001612E2"/>
    <w:rsid w:val="001619C1"/>
    <w:rsid w:val="00171235"/>
    <w:rsid w:val="00171BD9"/>
    <w:rsid w:val="00176A65"/>
    <w:rsid w:val="00177312"/>
    <w:rsid w:val="00182E0E"/>
    <w:rsid w:val="00192480"/>
    <w:rsid w:val="001A6357"/>
    <w:rsid w:val="001B0D76"/>
    <w:rsid w:val="001B1387"/>
    <w:rsid w:val="001B2BF3"/>
    <w:rsid w:val="001C0F1B"/>
    <w:rsid w:val="001C3CEF"/>
    <w:rsid w:val="001C489D"/>
    <w:rsid w:val="001C5376"/>
    <w:rsid w:val="001F0E0F"/>
    <w:rsid w:val="001F2F98"/>
    <w:rsid w:val="001F76B5"/>
    <w:rsid w:val="002075FB"/>
    <w:rsid w:val="00207E01"/>
    <w:rsid w:val="00210265"/>
    <w:rsid w:val="002122DB"/>
    <w:rsid w:val="00212845"/>
    <w:rsid w:val="00216500"/>
    <w:rsid w:val="002176A7"/>
    <w:rsid w:val="002201D7"/>
    <w:rsid w:val="00220C76"/>
    <w:rsid w:val="002229F0"/>
    <w:rsid w:val="00224DE2"/>
    <w:rsid w:val="00224F26"/>
    <w:rsid w:val="00226EA5"/>
    <w:rsid w:val="00242356"/>
    <w:rsid w:val="002426A1"/>
    <w:rsid w:val="002439A6"/>
    <w:rsid w:val="00245E21"/>
    <w:rsid w:val="00247780"/>
    <w:rsid w:val="00250319"/>
    <w:rsid w:val="0025037B"/>
    <w:rsid w:val="002540F1"/>
    <w:rsid w:val="00255909"/>
    <w:rsid w:val="00257AA2"/>
    <w:rsid w:val="00262364"/>
    <w:rsid w:val="00266EEF"/>
    <w:rsid w:val="002714AE"/>
    <w:rsid w:val="002901F6"/>
    <w:rsid w:val="00290595"/>
    <w:rsid w:val="00290D5F"/>
    <w:rsid w:val="002919DF"/>
    <w:rsid w:val="0029384D"/>
    <w:rsid w:val="00294680"/>
    <w:rsid w:val="002A0A44"/>
    <w:rsid w:val="002B2DCF"/>
    <w:rsid w:val="002C794B"/>
    <w:rsid w:val="002D3356"/>
    <w:rsid w:val="002D35DF"/>
    <w:rsid w:val="002D662D"/>
    <w:rsid w:val="002D6A26"/>
    <w:rsid w:val="002E1B9C"/>
    <w:rsid w:val="002E4145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625B"/>
    <w:rsid w:val="003468E1"/>
    <w:rsid w:val="00347D42"/>
    <w:rsid w:val="003510E8"/>
    <w:rsid w:val="00352790"/>
    <w:rsid w:val="00353F61"/>
    <w:rsid w:val="00356072"/>
    <w:rsid w:val="00356DAE"/>
    <w:rsid w:val="00357E7E"/>
    <w:rsid w:val="003602A3"/>
    <w:rsid w:val="00361A6D"/>
    <w:rsid w:val="00366AD3"/>
    <w:rsid w:val="00367B10"/>
    <w:rsid w:val="00372C25"/>
    <w:rsid w:val="00375E9E"/>
    <w:rsid w:val="00383625"/>
    <w:rsid w:val="00383839"/>
    <w:rsid w:val="00391452"/>
    <w:rsid w:val="00391C7B"/>
    <w:rsid w:val="003A1B41"/>
    <w:rsid w:val="003B48CA"/>
    <w:rsid w:val="003B5C78"/>
    <w:rsid w:val="003B6AC0"/>
    <w:rsid w:val="003B7ABF"/>
    <w:rsid w:val="003C4C4E"/>
    <w:rsid w:val="003C4D19"/>
    <w:rsid w:val="003D03DD"/>
    <w:rsid w:val="003D38A3"/>
    <w:rsid w:val="003D6B5B"/>
    <w:rsid w:val="003D7C42"/>
    <w:rsid w:val="003E3BA2"/>
    <w:rsid w:val="003E6E7B"/>
    <w:rsid w:val="00401EFE"/>
    <w:rsid w:val="00403F23"/>
    <w:rsid w:val="0040709F"/>
    <w:rsid w:val="00407D5F"/>
    <w:rsid w:val="00415688"/>
    <w:rsid w:val="00417B06"/>
    <w:rsid w:val="0042174C"/>
    <w:rsid w:val="00426133"/>
    <w:rsid w:val="00426EA9"/>
    <w:rsid w:val="00431D9B"/>
    <w:rsid w:val="00434E09"/>
    <w:rsid w:val="004469E4"/>
    <w:rsid w:val="00452E10"/>
    <w:rsid w:val="0047737A"/>
    <w:rsid w:val="00482039"/>
    <w:rsid w:val="00483FF1"/>
    <w:rsid w:val="00484C9F"/>
    <w:rsid w:val="00490823"/>
    <w:rsid w:val="00491A3B"/>
    <w:rsid w:val="004921B5"/>
    <w:rsid w:val="00492B94"/>
    <w:rsid w:val="00493844"/>
    <w:rsid w:val="004A3B9C"/>
    <w:rsid w:val="004A3C2A"/>
    <w:rsid w:val="004B4E0F"/>
    <w:rsid w:val="004B598F"/>
    <w:rsid w:val="004C762F"/>
    <w:rsid w:val="004D1731"/>
    <w:rsid w:val="004D1A24"/>
    <w:rsid w:val="004D3588"/>
    <w:rsid w:val="004D3B85"/>
    <w:rsid w:val="004E08E2"/>
    <w:rsid w:val="00501743"/>
    <w:rsid w:val="00502852"/>
    <w:rsid w:val="00507D95"/>
    <w:rsid w:val="00525623"/>
    <w:rsid w:val="00526EEA"/>
    <w:rsid w:val="00536ADD"/>
    <w:rsid w:val="005433A1"/>
    <w:rsid w:val="0054568C"/>
    <w:rsid w:val="00547EA7"/>
    <w:rsid w:val="00552D73"/>
    <w:rsid w:val="00563C2F"/>
    <w:rsid w:val="0056467D"/>
    <w:rsid w:val="005705B5"/>
    <w:rsid w:val="00571DAA"/>
    <w:rsid w:val="00586167"/>
    <w:rsid w:val="00590D2F"/>
    <w:rsid w:val="005936A4"/>
    <w:rsid w:val="005A0867"/>
    <w:rsid w:val="005A4965"/>
    <w:rsid w:val="005D0C09"/>
    <w:rsid w:val="005D7B6A"/>
    <w:rsid w:val="005E0024"/>
    <w:rsid w:val="005E00D2"/>
    <w:rsid w:val="005E3B0A"/>
    <w:rsid w:val="006018FF"/>
    <w:rsid w:val="0060387A"/>
    <w:rsid w:val="0060630B"/>
    <w:rsid w:val="00606857"/>
    <w:rsid w:val="006109A2"/>
    <w:rsid w:val="00617279"/>
    <w:rsid w:val="006202BC"/>
    <w:rsid w:val="00621660"/>
    <w:rsid w:val="00632476"/>
    <w:rsid w:val="00634D0C"/>
    <w:rsid w:val="0063523E"/>
    <w:rsid w:val="00644DEA"/>
    <w:rsid w:val="00651306"/>
    <w:rsid w:val="006642F1"/>
    <w:rsid w:val="00664AF5"/>
    <w:rsid w:val="0066645B"/>
    <w:rsid w:val="006676D3"/>
    <w:rsid w:val="00671BAF"/>
    <w:rsid w:val="0067223D"/>
    <w:rsid w:val="00680894"/>
    <w:rsid w:val="006821F1"/>
    <w:rsid w:val="006852F1"/>
    <w:rsid w:val="006858AA"/>
    <w:rsid w:val="00692E9E"/>
    <w:rsid w:val="006A1CE5"/>
    <w:rsid w:val="006A2860"/>
    <w:rsid w:val="006A3D4A"/>
    <w:rsid w:val="006A42A4"/>
    <w:rsid w:val="006A4AAA"/>
    <w:rsid w:val="006A4E1E"/>
    <w:rsid w:val="006A5581"/>
    <w:rsid w:val="006B6D54"/>
    <w:rsid w:val="006C0898"/>
    <w:rsid w:val="006C41D3"/>
    <w:rsid w:val="006D0A70"/>
    <w:rsid w:val="006D109A"/>
    <w:rsid w:val="006D47DB"/>
    <w:rsid w:val="006D588E"/>
    <w:rsid w:val="006F41C2"/>
    <w:rsid w:val="00705358"/>
    <w:rsid w:val="0071425C"/>
    <w:rsid w:val="00715EFB"/>
    <w:rsid w:val="00717028"/>
    <w:rsid w:val="00722565"/>
    <w:rsid w:val="007264C2"/>
    <w:rsid w:val="007312AE"/>
    <w:rsid w:val="00734686"/>
    <w:rsid w:val="0073530C"/>
    <w:rsid w:val="0074040A"/>
    <w:rsid w:val="00742998"/>
    <w:rsid w:val="007450AC"/>
    <w:rsid w:val="0075070C"/>
    <w:rsid w:val="0076278C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C7"/>
    <w:rsid w:val="0079246A"/>
    <w:rsid w:val="00793C09"/>
    <w:rsid w:val="0079669D"/>
    <w:rsid w:val="007A0D57"/>
    <w:rsid w:val="007A1880"/>
    <w:rsid w:val="007A52B5"/>
    <w:rsid w:val="007A5C53"/>
    <w:rsid w:val="007B2076"/>
    <w:rsid w:val="007B38C9"/>
    <w:rsid w:val="007B3E5D"/>
    <w:rsid w:val="007C6219"/>
    <w:rsid w:val="007D00B8"/>
    <w:rsid w:val="007D1388"/>
    <w:rsid w:val="007D3C76"/>
    <w:rsid w:val="007D3DCD"/>
    <w:rsid w:val="007E1382"/>
    <w:rsid w:val="007E3336"/>
    <w:rsid w:val="007E3531"/>
    <w:rsid w:val="007E3B2F"/>
    <w:rsid w:val="007F4F1B"/>
    <w:rsid w:val="007F77B7"/>
    <w:rsid w:val="008040E5"/>
    <w:rsid w:val="0080551A"/>
    <w:rsid w:val="008074CB"/>
    <w:rsid w:val="00821060"/>
    <w:rsid w:val="0082109F"/>
    <w:rsid w:val="00825B93"/>
    <w:rsid w:val="00827B16"/>
    <w:rsid w:val="00837177"/>
    <w:rsid w:val="008509E4"/>
    <w:rsid w:val="008511DC"/>
    <w:rsid w:val="00855F76"/>
    <w:rsid w:val="00863241"/>
    <w:rsid w:val="00865E14"/>
    <w:rsid w:val="00874216"/>
    <w:rsid w:val="008775A8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C3FDC"/>
    <w:rsid w:val="008C6121"/>
    <w:rsid w:val="008D0421"/>
    <w:rsid w:val="008D7125"/>
    <w:rsid w:val="008F2514"/>
    <w:rsid w:val="008F558B"/>
    <w:rsid w:val="008F5BB6"/>
    <w:rsid w:val="00902CDE"/>
    <w:rsid w:val="009125CB"/>
    <w:rsid w:val="00913F0F"/>
    <w:rsid w:val="00914845"/>
    <w:rsid w:val="00922E26"/>
    <w:rsid w:val="00924506"/>
    <w:rsid w:val="00924B81"/>
    <w:rsid w:val="00925183"/>
    <w:rsid w:val="00941FC8"/>
    <w:rsid w:val="0094539E"/>
    <w:rsid w:val="0094687C"/>
    <w:rsid w:val="0096505C"/>
    <w:rsid w:val="00971393"/>
    <w:rsid w:val="00971CF7"/>
    <w:rsid w:val="00993F21"/>
    <w:rsid w:val="009951A4"/>
    <w:rsid w:val="00996B4C"/>
    <w:rsid w:val="009A12D4"/>
    <w:rsid w:val="009A70AE"/>
    <w:rsid w:val="009B7DE6"/>
    <w:rsid w:val="009C035B"/>
    <w:rsid w:val="009C2321"/>
    <w:rsid w:val="009C2F06"/>
    <w:rsid w:val="009C4C2E"/>
    <w:rsid w:val="009C5D2B"/>
    <w:rsid w:val="009C72A4"/>
    <w:rsid w:val="009D0DEE"/>
    <w:rsid w:val="009D26A5"/>
    <w:rsid w:val="009E0454"/>
    <w:rsid w:val="009F3CD4"/>
    <w:rsid w:val="009F7DA1"/>
    <w:rsid w:val="00A02A53"/>
    <w:rsid w:val="00A15B74"/>
    <w:rsid w:val="00A17259"/>
    <w:rsid w:val="00A251FA"/>
    <w:rsid w:val="00A26334"/>
    <w:rsid w:val="00A2672C"/>
    <w:rsid w:val="00A3115D"/>
    <w:rsid w:val="00A37E25"/>
    <w:rsid w:val="00A460F5"/>
    <w:rsid w:val="00A472B4"/>
    <w:rsid w:val="00A55A65"/>
    <w:rsid w:val="00A567CC"/>
    <w:rsid w:val="00A628FA"/>
    <w:rsid w:val="00A667C7"/>
    <w:rsid w:val="00A66CFB"/>
    <w:rsid w:val="00A72564"/>
    <w:rsid w:val="00A738D2"/>
    <w:rsid w:val="00A75E2C"/>
    <w:rsid w:val="00A7658F"/>
    <w:rsid w:val="00A82DB1"/>
    <w:rsid w:val="00A903A0"/>
    <w:rsid w:val="00A90936"/>
    <w:rsid w:val="00A971FF"/>
    <w:rsid w:val="00AA39CE"/>
    <w:rsid w:val="00AA6E67"/>
    <w:rsid w:val="00AB0332"/>
    <w:rsid w:val="00AB4D74"/>
    <w:rsid w:val="00AC1B53"/>
    <w:rsid w:val="00AC5F6D"/>
    <w:rsid w:val="00AE5A13"/>
    <w:rsid w:val="00AF35CC"/>
    <w:rsid w:val="00B04E55"/>
    <w:rsid w:val="00B06C89"/>
    <w:rsid w:val="00B07553"/>
    <w:rsid w:val="00B1236A"/>
    <w:rsid w:val="00B125A5"/>
    <w:rsid w:val="00B230D0"/>
    <w:rsid w:val="00B26449"/>
    <w:rsid w:val="00B27092"/>
    <w:rsid w:val="00B300C7"/>
    <w:rsid w:val="00B319B7"/>
    <w:rsid w:val="00B3336D"/>
    <w:rsid w:val="00B42C75"/>
    <w:rsid w:val="00B466E3"/>
    <w:rsid w:val="00B518E1"/>
    <w:rsid w:val="00B54683"/>
    <w:rsid w:val="00B553E9"/>
    <w:rsid w:val="00B61659"/>
    <w:rsid w:val="00B8272D"/>
    <w:rsid w:val="00B830BE"/>
    <w:rsid w:val="00B90D53"/>
    <w:rsid w:val="00B90DFF"/>
    <w:rsid w:val="00B93E02"/>
    <w:rsid w:val="00BA3965"/>
    <w:rsid w:val="00BB0C81"/>
    <w:rsid w:val="00BB43A1"/>
    <w:rsid w:val="00BC2DE8"/>
    <w:rsid w:val="00BC3CE8"/>
    <w:rsid w:val="00BD0263"/>
    <w:rsid w:val="00BD1B04"/>
    <w:rsid w:val="00BE01A9"/>
    <w:rsid w:val="00BE319F"/>
    <w:rsid w:val="00BE41F9"/>
    <w:rsid w:val="00BE4638"/>
    <w:rsid w:val="00BF291E"/>
    <w:rsid w:val="00BF4FDC"/>
    <w:rsid w:val="00C0199B"/>
    <w:rsid w:val="00C01B33"/>
    <w:rsid w:val="00C01C76"/>
    <w:rsid w:val="00C06B69"/>
    <w:rsid w:val="00C13582"/>
    <w:rsid w:val="00C15F44"/>
    <w:rsid w:val="00C272E3"/>
    <w:rsid w:val="00C30650"/>
    <w:rsid w:val="00C33A98"/>
    <w:rsid w:val="00C34E4D"/>
    <w:rsid w:val="00C36479"/>
    <w:rsid w:val="00C468F8"/>
    <w:rsid w:val="00C5070F"/>
    <w:rsid w:val="00C52F1C"/>
    <w:rsid w:val="00C5308B"/>
    <w:rsid w:val="00C605A9"/>
    <w:rsid w:val="00C621B4"/>
    <w:rsid w:val="00C62BF2"/>
    <w:rsid w:val="00C65C3A"/>
    <w:rsid w:val="00C71C0B"/>
    <w:rsid w:val="00C72BB7"/>
    <w:rsid w:val="00C76D62"/>
    <w:rsid w:val="00C80090"/>
    <w:rsid w:val="00C86F22"/>
    <w:rsid w:val="00CA65AA"/>
    <w:rsid w:val="00CB1870"/>
    <w:rsid w:val="00CB5C2D"/>
    <w:rsid w:val="00CB5EAF"/>
    <w:rsid w:val="00CC0317"/>
    <w:rsid w:val="00CC422C"/>
    <w:rsid w:val="00CC5507"/>
    <w:rsid w:val="00CD1A5E"/>
    <w:rsid w:val="00CE16DB"/>
    <w:rsid w:val="00CE544F"/>
    <w:rsid w:val="00CF1790"/>
    <w:rsid w:val="00CF4C5D"/>
    <w:rsid w:val="00CF5DE0"/>
    <w:rsid w:val="00CF6C04"/>
    <w:rsid w:val="00D06A9E"/>
    <w:rsid w:val="00D103C7"/>
    <w:rsid w:val="00D12195"/>
    <w:rsid w:val="00D1243E"/>
    <w:rsid w:val="00D176E9"/>
    <w:rsid w:val="00D2138E"/>
    <w:rsid w:val="00D3421C"/>
    <w:rsid w:val="00D4502D"/>
    <w:rsid w:val="00D644A1"/>
    <w:rsid w:val="00D721D0"/>
    <w:rsid w:val="00D73BB3"/>
    <w:rsid w:val="00D74634"/>
    <w:rsid w:val="00D77E24"/>
    <w:rsid w:val="00D80E22"/>
    <w:rsid w:val="00D81CDC"/>
    <w:rsid w:val="00D82E27"/>
    <w:rsid w:val="00D85083"/>
    <w:rsid w:val="00D85CD9"/>
    <w:rsid w:val="00D901BB"/>
    <w:rsid w:val="00D90FD9"/>
    <w:rsid w:val="00D92F70"/>
    <w:rsid w:val="00DA6E77"/>
    <w:rsid w:val="00DA7BEE"/>
    <w:rsid w:val="00DB579B"/>
    <w:rsid w:val="00DB7DF2"/>
    <w:rsid w:val="00DC03ED"/>
    <w:rsid w:val="00DD7274"/>
    <w:rsid w:val="00DE3F30"/>
    <w:rsid w:val="00DE4A9E"/>
    <w:rsid w:val="00DF3426"/>
    <w:rsid w:val="00E00857"/>
    <w:rsid w:val="00E00887"/>
    <w:rsid w:val="00E02686"/>
    <w:rsid w:val="00E078BD"/>
    <w:rsid w:val="00E12742"/>
    <w:rsid w:val="00E134BC"/>
    <w:rsid w:val="00E15B47"/>
    <w:rsid w:val="00E17A6D"/>
    <w:rsid w:val="00E17DA3"/>
    <w:rsid w:val="00E202DF"/>
    <w:rsid w:val="00E31474"/>
    <w:rsid w:val="00E35763"/>
    <w:rsid w:val="00E429E6"/>
    <w:rsid w:val="00E465A3"/>
    <w:rsid w:val="00E51F34"/>
    <w:rsid w:val="00E6673C"/>
    <w:rsid w:val="00E708AA"/>
    <w:rsid w:val="00E72BDD"/>
    <w:rsid w:val="00E85470"/>
    <w:rsid w:val="00E926B1"/>
    <w:rsid w:val="00EA2E19"/>
    <w:rsid w:val="00EB32A7"/>
    <w:rsid w:val="00EB6C50"/>
    <w:rsid w:val="00EC0B55"/>
    <w:rsid w:val="00EC7599"/>
    <w:rsid w:val="00ED409B"/>
    <w:rsid w:val="00ED4A42"/>
    <w:rsid w:val="00EE0706"/>
    <w:rsid w:val="00EE0E37"/>
    <w:rsid w:val="00EE2F6D"/>
    <w:rsid w:val="00EE56B2"/>
    <w:rsid w:val="00EF2251"/>
    <w:rsid w:val="00EF54C6"/>
    <w:rsid w:val="00EF6E3C"/>
    <w:rsid w:val="00F047B8"/>
    <w:rsid w:val="00F20559"/>
    <w:rsid w:val="00F20925"/>
    <w:rsid w:val="00F218F9"/>
    <w:rsid w:val="00F2279A"/>
    <w:rsid w:val="00F25905"/>
    <w:rsid w:val="00F26D66"/>
    <w:rsid w:val="00F32579"/>
    <w:rsid w:val="00F41BD9"/>
    <w:rsid w:val="00F465BA"/>
    <w:rsid w:val="00F47E1B"/>
    <w:rsid w:val="00F54697"/>
    <w:rsid w:val="00F549BD"/>
    <w:rsid w:val="00F6273E"/>
    <w:rsid w:val="00F712E2"/>
    <w:rsid w:val="00FA289B"/>
    <w:rsid w:val="00FA4D70"/>
    <w:rsid w:val="00FA5703"/>
    <w:rsid w:val="00FB0097"/>
    <w:rsid w:val="00FB19BC"/>
    <w:rsid w:val="00FB381C"/>
    <w:rsid w:val="00FB5E5A"/>
    <w:rsid w:val="00FC6E33"/>
    <w:rsid w:val="00FC7768"/>
    <w:rsid w:val="00FD0055"/>
    <w:rsid w:val="00FD0A76"/>
    <w:rsid w:val="00FD422C"/>
    <w:rsid w:val="00FD5BA3"/>
    <w:rsid w:val="00FD66B9"/>
    <w:rsid w:val="00FE0B21"/>
    <w:rsid w:val="00FE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0387A"/>
    <w:pPr>
      <w:numPr>
        <w:numId w:val="22"/>
      </w:numPr>
      <w:spacing w:before="120" w:after="120"/>
      <w:ind w:left="284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0387A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C30650"/>
    <w:pPr>
      <w:spacing w:before="60" w:after="60"/>
      <w:ind w:left="22"/>
      <w:mirrorIndents/>
    </w:pPr>
    <w:rPr>
      <w:rFonts w:ascii="Arial" w:eastAsia="Times New Roman" w:hAnsi="Arial" w:cs="Times New Roman"/>
      <w:color w:val="000000" w:themeColor="text2"/>
      <w:kern w:val="0"/>
      <w:sz w:val="20"/>
      <w:szCs w:val="20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96c0539a-8aba-45dd-ac83-8dc21eaf9a70"/>
    <ds:schemaRef ds:uri="c94bc46e-422f-4a6a-8ac5-05ea68472c95"/>
  </ds:schemaRefs>
</ds:datastoreItem>
</file>

<file path=customXml/itemProps3.xml><?xml version="1.0" encoding="utf-8"?>
<ds:datastoreItem xmlns:ds="http://schemas.openxmlformats.org/officeDocument/2006/customXml" ds:itemID="{25DF194D-0DDE-4179-81B1-27FEB05687D2}"/>
</file>

<file path=customXml/itemProps4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38</TotalTime>
  <Pages>3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Lien Chau</cp:lastModifiedBy>
  <cp:revision>22</cp:revision>
  <dcterms:created xsi:type="dcterms:W3CDTF">2025-07-09T03:12:00Z</dcterms:created>
  <dcterms:modified xsi:type="dcterms:W3CDTF">2025-09-26T03:48:00Z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